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239" w:rsidRDefault="00CA2239" w:rsidP="00CA2239">
      <w:r>
        <w:t>Kunst ER:</w:t>
      </w:r>
      <w:r w:rsidR="0011040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5954"/>
      </w:tblGrid>
      <w:tr w:rsidR="006A4A0F">
        <w:trPr>
          <w:trHeight w:val="1268"/>
        </w:trPr>
        <w:tc>
          <w:tcPr>
            <w:tcW w:w="3510" w:type="dxa"/>
            <w:vMerge w:val="restart"/>
          </w:tcPr>
          <w:tbl>
            <w:tblPr>
              <w:tblW w:w="3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4"/>
            </w:tblGrid>
            <w:tr w:rsidR="006A4A0F">
              <w:trPr>
                <w:trHeight w:val="567"/>
              </w:trPr>
              <w:tc>
                <w:tcPr>
                  <w:tcW w:w="3114" w:type="dxa"/>
                </w:tcPr>
                <w:p w:rsidR="006A4A0F" w:rsidRPr="00610E53" w:rsidRDefault="006A4A0F" w:rsidP="00E57841">
                  <w:r>
                    <w:t xml:space="preserve">Spørsmål til : Å se noe som </w:t>
                  </w:r>
                  <w:r w:rsidRPr="00CA2239">
                    <w:rPr>
                      <w:i/>
                    </w:rPr>
                    <w:t>kan</w:t>
                  </w:r>
                  <w:r>
                    <w:t xml:space="preserve"> være kunst. 4 klasse</w:t>
                  </w:r>
                </w:p>
              </w:tc>
            </w:tr>
            <w:tr w:rsidR="006A4A0F">
              <w:trPr>
                <w:trHeight w:val="1075"/>
              </w:trPr>
              <w:tc>
                <w:tcPr>
                  <w:tcW w:w="3114" w:type="dxa"/>
                </w:tcPr>
                <w:p w:rsidR="006A4A0F" w:rsidRPr="00610E53" w:rsidRDefault="006A4A0F" w:rsidP="00E57841">
                  <w:pPr>
                    <w:numPr>
                      <w:ilvl w:val="0"/>
                      <w:numId w:val="5"/>
                    </w:numPr>
                  </w:pPr>
                  <w:r>
                    <w:t xml:space="preserve"> </w:t>
                  </w:r>
                  <w:r w:rsidRPr="00610E53">
                    <w:t>Ka tenker du når du hører ordet kunst?</w:t>
                  </w:r>
                  <w:r>
                    <w:t xml:space="preserve"> </w:t>
                  </w:r>
                </w:p>
              </w:tc>
            </w:tr>
            <w:tr w:rsidR="006A4A0F">
              <w:trPr>
                <w:trHeight w:val="1075"/>
              </w:trPr>
              <w:tc>
                <w:tcPr>
                  <w:tcW w:w="3114" w:type="dxa"/>
                </w:tcPr>
                <w:p w:rsidR="006A4A0F" w:rsidRPr="00610E53" w:rsidRDefault="006A4A0F" w:rsidP="00E57841">
                  <w:pPr>
                    <w:numPr>
                      <w:ilvl w:val="0"/>
                      <w:numId w:val="5"/>
                    </w:numPr>
                  </w:pPr>
                  <w:r>
                    <w:t>Får</w:t>
                  </w:r>
                  <w:r w:rsidRPr="00610E53">
                    <w:t xml:space="preserve"> du</w:t>
                  </w:r>
                  <w:r>
                    <w:t xml:space="preserve"> noen tanka</w:t>
                  </w:r>
                  <w:r w:rsidRPr="00610E53">
                    <w:t xml:space="preserve"> i hodet ditt da?</w:t>
                  </w:r>
                  <w:r>
                    <w:t xml:space="preserve"> Korsen tanka? Bilde 1 i ppt</w:t>
                  </w:r>
                </w:p>
              </w:tc>
            </w:tr>
            <w:tr w:rsidR="006A4A0F">
              <w:trPr>
                <w:trHeight w:val="1075"/>
              </w:trPr>
              <w:tc>
                <w:tcPr>
                  <w:tcW w:w="3114" w:type="dxa"/>
                </w:tcPr>
                <w:p w:rsidR="006A4A0F" w:rsidRPr="00610E53" w:rsidRDefault="006A4A0F" w:rsidP="00E57841">
                  <w:pPr>
                    <w:numPr>
                      <w:ilvl w:val="0"/>
                      <w:numId w:val="5"/>
                    </w:numPr>
                  </w:pPr>
                  <w:r w:rsidRPr="00610E53">
                    <w:t>Det k</w:t>
                  </w:r>
                  <w:r>
                    <w:t>an være at noen forteller deg:</w:t>
                  </w:r>
                  <w:r w:rsidRPr="00610E53">
                    <w:t xml:space="preserve"> ” Nå har eg laget noe som er kunst. Kom å se”. </w:t>
                  </w:r>
                  <w:r>
                    <w:br/>
                  </w:r>
                  <w:r w:rsidRPr="00610E53">
                    <w:t>Er det lettere da å se at det er kunst?</w:t>
                  </w:r>
                </w:p>
              </w:tc>
            </w:tr>
            <w:tr w:rsidR="006A4A0F">
              <w:trPr>
                <w:trHeight w:val="1075"/>
              </w:trPr>
              <w:tc>
                <w:tcPr>
                  <w:tcW w:w="3114" w:type="dxa"/>
                </w:tcPr>
                <w:p w:rsidR="006A4A0F" w:rsidRPr="00610E53" w:rsidRDefault="006A4A0F" w:rsidP="00E57841">
                  <w:pPr>
                    <w:numPr>
                      <w:ilvl w:val="0"/>
                      <w:numId w:val="5"/>
                    </w:numPr>
                  </w:pPr>
                  <w:r w:rsidRPr="00610E53">
                    <w:t>K</w:t>
                  </w:r>
                  <w:r>
                    <w:t>an det k</w:t>
                  </w:r>
                  <w:r w:rsidRPr="00610E53">
                    <w:t xml:space="preserve">jennes </w:t>
                  </w:r>
                  <w:r>
                    <w:t>i kroppen når</w:t>
                  </w:r>
                  <w:r w:rsidRPr="00610E53">
                    <w:t xml:space="preserve"> du ser kunst?</w:t>
                  </w:r>
                </w:p>
              </w:tc>
            </w:tr>
            <w:tr w:rsidR="006A4A0F">
              <w:trPr>
                <w:trHeight w:val="1075"/>
              </w:trPr>
              <w:tc>
                <w:tcPr>
                  <w:tcW w:w="3114" w:type="dxa"/>
                </w:tcPr>
                <w:p w:rsidR="006A4A0F" w:rsidRPr="00610E53" w:rsidRDefault="006A4A0F" w:rsidP="00E57841">
                  <w:pPr>
                    <w:numPr>
                      <w:ilvl w:val="0"/>
                      <w:numId w:val="5"/>
                    </w:numPr>
                  </w:pPr>
                  <w:r>
                    <w:t>Ka  lages kunst av?</w:t>
                  </w:r>
                  <w:r w:rsidRPr="00610E53">
                    <w:t xml:space="preserve"> Er det forskjell på bilder og skulptur?</w:t>
                  </w:r>
                  <w:r>
                    <w:t xml:space="preserve"> </w:t>
                  </w:r>
                </w:p>
              </w:tc>
            </w:tr>
            <w:tr w:rsidR="006A4A0F">
              <w:trPr>
                <w:trHeight w:val="1075"/>
              </w:trPr>
              <w:tc>
                <w:tcPr>
                  <w:tcW w:w="3114" w:type="dxa"/>
                </w:tcPr>
                <w:p w:rsidR="006A4A0F" w:rsidRPr="00610E53" w:rsidRDefault="006A4A0F" w:rsidP="00E57841">
                  <w:pPr>
                    <w:numPr>
                      <w:ilvl w:val="0"/>
                      <w:numId w:val="5"/>
                    </w:numPr>
                  </w:pPr>
                  <w:r w:rsidRPr="00610E53">
                    <w:t xml:space="preserve">Ka </w:t>
                  </w:r>
                  <w:r>
                    <w:t xml:space="preserve"> </w:t>
                  </w:r>
                  <w:r w:rsidRPr="00610E53">
                    <w:t>slags materiale lages skulptur av?</w:t>
                  </w:r>
                </w:p>
              </w:tc>
            </w:tr>
            <w:tr w:rsidR="006A4A0F">
              <w:trPr>
                <w:trHeight w:val="1075"/>
              </w:trPr>
              <w:tc>
                <w:tcPr>
                  <w:tcW w:w="3114" w:type="dxa"/>
                </w:tcPr>
                <w:p w:rsidR="006A4A0F" w:rsidRPr="00610E53" w:rsidRDefault="006A4A0F" w:rsidP="00E57841">
                  <w:pPr>
                    <w:numPr>
                      <w:ilvl w:val="0"/>
                      <w:numId w:val="5"/>
                    </w:numPr>
                  </w:pPr>
                  <w:r w:rsidRPr="00610E53">
                    <w:t>Ka tenker dokker på når dokker ser en farge?</w:t>
                  </w:r>
                  <w:r>
                    <w:t>(sorte punkter m farge)</w:t>
                  </w:r>
                </w:p>
              </w:tc>
            </w:tr>
            <w:tr w:rsidR="006A4A0F">
              <w:trPr>
                <w:trHeight w:val="1135"/>
              </w:trPr>
              <w:tc>
                <w:tcPr>
                  <w:tcW w:w="3114" w:type="dxa"/>
                </w:tcPr>
                <w:p w:rsidR="006A4A0F" w:rsidRPr="00610E53" w:rsidRDefault="006A4A0F" w:rsidP="00E57841">
                  <w:pPr>
                    <w:numPr>
                      <w:ilvl w:val="0"/>
                      <w:numId w:val="5"/>
                    </w:numPr>
                  </w:pPr>
                  <w:r w:rsidRPr="00610E53">
                    <w:t>Kor kan vi se kunst?</w:t>
                  </w:r>
                </w:p>
              </w:tc>
            </w:tr>
          </w:tbl>
          <w:p w:rsidR="006A4A0F" w:rsidRDefault="006A4A0F" w:rsidP="00CA2239"/>
        </w:tc>
        <w:tc>
          <w:tcPr>
            <w:tcW w:w="5954" w:type="dxa"/>
          </w:tcPr>
          <w:p w:rsidR="006A4A0F" w:rsidRDefault="006A4A0F" w:rsidP="00811086">
            <w:r>
              <w:t xml:space="preserve">Først </w:t>
            </w:r>
            <w:r w:rsidR="00811086">
              <w:t xml:space="preserve"> legg</w:t>
            </w:r>
            <w:r>
              <w:t xml:space="preserve"> eg </w:t>
            </w:r>
            <w:r w:rsidR="00811086">
              <w:t>en sort</w:t>
            </w:r>
            <w:r>
              <w:t xml:space="preserve"> </w:t>
            </w:r>
            <w:r w:rsidR="00811086">
              <w:t>firkant</w:t>
            </w:r>
            <w:r>
              <w:t xml:space="preserve"> </w:t>
            </w:r>
            <w:r w:rsidR="00811086">
              <w:t xml:space="preserve">på </w:t>
            </w:r>
            <w:r>
              <w:t>overhead</w:t>
            </w:r>
            <w:r w:rsidR="00811086">
              <w:t>en. Ka e det spør eleven? Sort firkanta på overheaden sier en. Kan vi kalle det et punkt? Spør eg? Ja. Ka om dem ligg på ei rekke. Da blir det jo en strek. Kan mange punkt bli en strek? Kan en strek være de samme som mange punkt tett i tett? Elevene blir etter hvert enige om det. Så forteller eg vi skal nå se bildene vi valgte ut. Spør 1.?</w:t>
            </w:r>
          </w:p>
        </w:tc>
      </w:tr>
      <w:tr w:rsidR="006A4A0F">
        <w:trPr>
          <w:trHeight w:val="324"/>
        </w:trPr>
        <w:tc>
          <w:tcPr>
            <w:tcW w:w="3510" w:type="dxa"/>
            <w:vMerge/>
          </w:tcPr>
          <w:p w:rsidR="006A4A0F" w:rsidRDefault="006A4A0F" w:rsidP="00E57841"/>
        </w:tc>
        <w:tc>
          <w:tcPr>
            <w:tcW w:w="5954" w:type="dxa"/>
          </w:tcPr>
          <w:p w:rsidR="006A4A0F" w:rsidRDefault="00811086" w:rsidP="00314EC1">
            <w:r>
              <w:t>svar 1:</w:t>
            </w:r>
            <w:r w:rsidR="00314EC1">
              <w:t xml:space="preserve"> Man får lyst å lage selv. </w:t>
            </w:r>
          </w:p>
        </w:tc>
      </w:tr>
      <w:tr w:rsidR="006A4A0F">
        <w:trPr>
          <w:trHeight w:val="1262"/>
        </w:trPr>
        <w:tc>
          <w:tcPr>
            <w:tcW w:w="3510" w:type="dxa"/>
            <w:vMerge/>
          </w:tcPr>
          <w:p w:rsidR="006A4A0F" w:rsidRDefault="006A4A0F" w:rsidP="00E57841"/>
        </w:tc>
        <w:tc>
          <w:tcPr>
            <w:tcW w:w="5954" w:type="dxa"/>
          </w:tcPr>
          <w:p w:rsidR="006A4A0F" w:rsidRDefault="00314EC1" w:rsidP="00CA2239">
            <w:r>
              <w:t xml:space="preserve">svar 2: </w:t>
            </w:r>
            <w:r w:rsidR="00387D24">
              <w:t>da tenke eg på korsen kunst man kan lage. Eg veit korsen eventyr det er fra (rytteren som rir upp til prinsessa) Eg får kunsttanka og lyst til å lage en bondegård slik(Bondegårdbilde)</w:t>
            </w:r>
          </w:p>
        </w:tc>
      </w:tr>
      <w:tr w:rsidR="006A4A0F">
        <w:trPr>
          <w:trHeight w:val="418"/>
        </w:trPr>
        <w:tc>
          <w:tcPr>
            <w:tcW w:w="3510" w:type="dxa"/>
            <w:vMerge/>
          </w:tcPr>
          <w:p w:rsidR="006A4A0F" w:rsidRDefault="006A4A0F" w:rsidP="00E57841"/>
        </w:tc>
        <w:tc>
          <w:tcPr>
            <w:tcW w:w="5954" w:type="dxa"/>
          </w:tcPr>
          <w:p w:rsidR="006A4A0F" w:rsidRDefault="00387D24" w:rsidP="00CA2239">
            <w:r>
              <w:t>svar 3:  Ja, Alt er kunst om man har tegna det. Naturen kan og lage kunst.</w:t>
            </w:r>
          </w:p>
        </w:tc>
      </w:tr>
      <w:tr w:rsidR="006A4A0F">
        <w:trPr>
          <w:trHeight w:val="426"/>
        </w:trPr>
        <w:tc>
          <w:tcPr>
            <w:tcW w:w="3510" w:type="dxa"/>
            <w:vMerge/>
          </w:tcPr>
          <w:p w:rsidR="006A4A0F" w:rsidRDefault="006A4A0F" w:rsidP="00E57841"/>
        </w:tc>
        <w:tc>
          <w:tcPr>
            <w:tcW w:w="5954" w:type="dxa"/>
          </w:tcPr>
          <w:p w:rsidR="006A4A0F" w:rsidRDefault="00387D24" w:rsidP="00CA2239">
            <w:r>
              <w:t xml:space="preserve">svar 4: Ja. Nei tror ikke det, </w:t>
            </w:r>
          </w:p>
        </w:tc>
      </w:tr>
      <w:tr w:rsidR="006A4A0F">
        <w:trPr>
          <w:trHeight w:val="1262"/>
        </w:trPr>
        <w:tc>
          <w:tcPr>
            <w:tcW w:w="3510" w:type="dxa"/>
            <w:vMerge/>
          </w:tcPr>
          <w:p w:rsidR="006A4A0F" w:rsidRDefault="006A4A0F" w:rsidP="00E57841"/>
        </w:tc>
        <w:tc>
          <w:tcPr>
            <w:tcW w:w="5954" w:type="dxa"/>
          </w:tcPr>
          <w:p w:rsidR="003D399B" w:rsidRDefault="00387D24" w:rsidP="00CA2239">
            <w:r>
              <w:t>svar 5: ja bilda kan man lage med blyant og maling.</w:t>
            </w:r>
          </w:p>
          <w:p w:rsidR="003D399B" w:rsidRDefault="003D399B" w:rsidP="00CA2239">
            <w:r>
              <w:t>sånn is kan være kunst. Eg så masse iskunst inne i ei hule. Der var det og lys veldig stili. Eg veit at det går an å se en laserstråle langt opp i lufta det er lys også. Skikkelig kunst. Når det kommer lys inn gardinene blir det og kunst.</w:t>
            </w:r>
          </w:p>
          <w:p w:rsidR="006A4A0F" w:rsidRDefault="006A4A0F" w:rsidP="00CA2239"/>
        </w:tc>
      </w:tr>
      <w:tr w:rsidR="006A4A0F" w:rsidTr="003D399B">
        <w:trPr>
          <w:trHeight w:val="584"/>
        </w:trPr>
        <w:tc>
          <w:tcPr>
            <w:tcW w:w="3510" w:type="dxa"/>
            <w:vMerge/>
          </w:tcPr>
          <w:p w:rsidR="006A4A0F" w:rsidRDefault="006A4A0F" w:rsidP="00E57841"/>
        </w:tc>
        <w:tc>
          <w:tcPr>
            <w:tcW w:w="5954" w:type="dxa"/>
          </w:tcPr>
          <w:p w:rsidR="006A4A0F" w:rsidRDefault="003D399B" w:rsidP="00CA2239">
            <w:r>
              <w:t xml:space="preserve">svar 6: Skokunst er litt blått, litt rødt og litt gult og noen svarte streka. </w:t>
            </w:r>
          </w:p>
        </w:tc>
      </w:tr>
      <w:tr w:rsidR="006A4A0F" w:rsidTr="003D399B">
        <w:trPr>
          <w:trHeight w:val="588"/>
        </w:trPr>
        <w:tc>
          <w:tcPr>
            <w:tcW w:w="3510" w:type="dxa"/>
            <w:vMerge/>
          </w:tcPr>
          <w:p w:rsidR="006A4A0F" w:rsidRDefault="006A4A0F" w:rsidP="00E57841"/>
        </w:tc>
        <w:tc>
          <w:tcPr>
            <w:tcW w:w="5954" w:type="dxa"/>
          </w:tcPr>
          <w:p w:rsidR="006A4A0F" w:rsidRDefault="003D399B" w:rsidP="003D399B">
            <w:r>
              <w:t>svar7: eller svart ved overhead:</w:t>
            </w:r>
          </w:p>
        </w:tc>
      </w:tr>
      <w:tr w:rsidR="006A4A0F">
        <w:trPr>
          <w:trHeight w:val="1262"/>
        </w:trPr>
        <w:tc>
          <w:tcPr>
            <w:tcW w:w="3510" w:type="dxa"/>
            <w:vMerge/>
          </w:tcPr>
          <w:p w:rsidR="006A4A0F" w:rsidRDefault="006A4A0F" w:rsidP="00E57841"/>
        </w:tc>
        <w:tc>
          <w:tcPr>
            <w:tcW w:w="5954" w:type="dxa"/>
          </w:tcPr>
          <w:p w:rsidR="006A4A0F" w:rsidRDefault="003D399B" w:rsidP="00CA2239">
            <w:r>
              <w:t>svar 8: Kan være overalt. På vinduet også  Stjernebildene.</w:t>
            </w:r>
          </w:p>
        </w:tc>
      </w:tr>
    </w:tbl>
    <w:p w:rsidR="006A4A0F" w:rsidRDefault="006A4A0F" w:rsidP="00CA2239"/>
    <w:p w:rsidR="006A4A0F" w:rsidRDefault="006A4A0F" w:rsidP="00CA2239"/>
    <w:p w:rsidR="00E43687" w:rsidRDefault="00E43687"/>
    <w:sectPr w:rsidR="00E43687" w:rsidSect="00785C96">
      <w:pgSz w:w="11906" w:h="16838"/>
      <w:pgMar w:top="680" w:right="680" w:bottom="726" w:left="680" w:header="709" w:footer="709" w:gutter="0"/>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A3D4B"/>
    <w:multiLevelType w:val="hybridMultilevel"/>
    <w:tmpl w:val="2C1C73F8"/>
    <w:lvl w:ilvl="0" w:tplc="04140001">
      <w:start w:val="1"/>
      <w:numFmt w:val="bullet"/>
      <w:lvlText w:val=""/>
      <w:lvlJc w:val="left"/>
      <w:pPr>
        <w:ind w:left="2880" w:hanging="360"/>
      </w:pPr>
      <w:rPr>
        <w:rFonts w:ascii="Symbol" w:hAnsi="Symbol" w:hint="default"/>
      </w:rPr>
    </w:lvl>
    <w:lvl w:ilvl="1" w:tplc="04140003" w:tentative="1">
      <w:start w:val="1"/>
      <w:numFmt w:val="bullet"/>
      <w:lvlText w:val="o"/>
      <w:lvlJc w:val="left"/>
      <w:pPr>
        <w:ind w:left="3600" w:hanging="360"/>
      </w:pPr>
      <w:rPr>
        <w:rFonts w:ascii="Courier New" w:hAnsi="Courier New" w:cs="Courier New" w:hint="default"/>
      </w:rPr>
    </w:lvl>
    <w:lvl w:ilvl="2" w:tplc="04140005" w:tentative="1">
      <w:start w:val="1"/>
      <w:numFmt w:val="bullet"/>
      <w:lvlText w:val=""/>
      <w:lvlJc w:val="left"/>
      <w:pPr>
        <w:ind w:left="4320" w:hanging="360"/>
      </w:pPr>
      <w:rPr>
        <w:rFonts w:ascii="Wingdings" w:hAnsi="Wingdings" w:hint="default"/>
      </w:rPr>
    </w:lvl>
    <w:lvl w:ilvl="3" w:tplc="04140001" w:tentative="1">
      <w:start w:val="1"/>
      <w:numFmt w:val="bullet"/>
      <w:lvlText w:val=""/>
      <w:lvlJc w:val="left"/>
      <w:pPr>
        <w:ind w:left="5040" w:hanging="360"/>
      </w:pPr>
      <w:rPr>
        <w:rFonts w:ascii="Symbol" w:hAnsi="Symbol" w:hint="default"/>
      </w:rPr>
    </w:lvl>
    <w:lvl w:ilvl="4" w:tplc="04140003" w:tentative="1">
      <w:start w:val="1"/>
      <w:numFmt w:val="bullet"/>
      <w:lvlText w:val="o"/>
      <w:lvlJc w:val="left"/>
      <w:pPr>
        <w:ind w:left="5760" w:hanging="360"/>
      </w:pPr>
      <w:rPr>
        <w:rFonts w:ascii="Courier New" w:hAnsi="Courier New" w:cs="Courier New" w:hint="default"/>
      </w:rPr>
    </w:lvl>
    <w:lvl w:ilvl="5" w:tplc="04140005" w:tentative="1">
      <w:start w:val="1"/>
      <w:numFmt w:val="bullet"/>
      <w:lvlText w:val=""/>
      <w:lvlJc w:val="left"/>
      <w:pPr>
        <w:ind w:left="6480" w:hanging="360"/>
      </w:pPr>
      <w:rPr>
        <w:rFonts w:ascii="Wingdings" w:hAnsi="Wingdings" w:hint="default"/>
      </w:rPr>
    </w:lvl>
    <w:lvl w:ilvl="6" w:tplc="04140001" w:tentative="1">
      <w:start w:val="1"/>
      <w:numFmt w:val="bullet"/>
      <w:lvlText w:val=""/>
      <w:lvlJc w:val="left"/>
      <w:pPr>
        <w:ind w:left="7200" w:hanging="360"/>
      </w:pPr>
      <w:rPr>
        <w:rFonts w:ascii="Symbol" w:hAnsi="Symbol" w:hint="default"/>
      </w:rPr>
    </w:lvl>
    <w:lvl w:ilvl="7" w:tplc="04140003" w:tentative="1">
      <w:start w:val="1"/>
      <w:numFmt w:val="bullet"/>
      <w:lvlText w:val="o"/>
      <w:lvlJc w:val="left"/>
      <w:pPr>
        <w:ind w:left="7920" w:hanging="360"/>
      </w:pPr>
      <w:rPr>
        <w:rFonts w:ascii="Courier New" w:hAnsi="Courier New" w:cs="Courier New" w:hint="default"/>
      </w:rPr>
    </w:lvl>
    <w:lvl w:ilvl="8" w:tplc="04140005" w:tentative="1">
      <w:start w:val="1"/>
      <w:numFmt w:val="bullet"/>
      <w:lvlText w:val=""/>
      <w:lvlJc w:val="left"/>
      <w:pPr>
        <w:ind w:left="8640" w:hanging="360"/>
      </w:pPr>
      <w:rPr>
        <w:rFonts w:ascii="Wingdings" w:hAnsi="Wingdings" w:hint="default"/>
      </w:rPr>
    </w:lvl>
  </w:abstractNum>
  <w:abstractNum w:abstractNumId="1">
    <w:nsid w:val="36FA63A3"/>
    <w:multiLevelType w:val="hybridMultilevel"/>
    <w:tmpl w:val="BB08A2D6"/>
    <w:lvl w:ilvl="0" w:tplc="5952FDAC">
      <w:start w:val="1"/>
      <w:numFmt w:val="bullet"/>
      <w:lvlText w:val="o"/>
      <w:lvlJc w:val="left"/>
      <w:pPr>
        <w:tabs>
          <w:tab w:val="num" w:pos="720"/>
        </w:tabs>
        <w:ind w:left="720" w:hanging="360"/>
      </w:pPr>
      <w:rPr>
        <w:rFonts w:hAnsi="Courier New"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nsid w:val="555F737A"/>
    <w:multiLevelType w:val="hybridMultilevel"/>
    <w:tmpl w:val="BB08A2D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nsid w:val="5F6D13A0"/>
    <w:multiLevelType w:val="hybridMultilevel"/>
    <w:tmpl w:val="18F6E8B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nsid w:val="6798793F"/>
    <w:multiLevelType w:val="hybridMultilevel"/>
    <w:tmpl w:val="7A1A98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attachedTemplate r:id="rId1"/>
  <w:doNotTrackMoves/>
  <w:defaultTabStop w:val="708"/>
  <w:hyphenationZone w:val="425"/>
  <w:noPunctuationKerning/>
  <w:characterSpacingControl w:val="doNotCompress"/>
  <w:compat/>
  <w:rsids>
    <w:rsidRoot w:val="00E43687"/>
    <w:rsid w:val="000C46C3"/>
    <w:rsid w:val="0011040A"/>
    <w:rsid w:val="00314EC1"/>
    <w:rsid w:val="0032559D"/>
    <w:rsid w:val="00387D24"/>
    <w:rsid w:val="003D399B"/>
    <w:rsid w:val="00441E83"/>
    <w:rsid w:val="006676F4"/>
    <w:rsid w:val="00677E9A"/>
    <w:rsid w:val="006A4A0F"/>
    <w:rsid w:val="00706D45"/>
    <w:rsid w:val="00785C96"/>
    <w:rsid w:val="00811086"/>
    <w:rsid w:val="008B0207"/>
    <w:rsid w:val="00942BCD"/>
    <w:rsid w:val="00C931F7"/>
    <w:rsid w:val="00CA2239"/>
    <w:rsid w:val="00D21CFA"/>
    <w:rsid w:val="00DB33A7"/>
    <w:rsid w:val="00E43687"/>
    <w:rsid w:val="00E679A4"/>
    <w:rsid w:val="00F525FF"/>
  </w:rsids>
  <m:mathPr>
    <m:mathFont m:val="Impact"/>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C96"/>
    <w:rPr>
      <w:sz w:val="24"/>
      <w:szCs w:val="24"/>
    </w:rPr>
  </w:style>
  <w:style w:type="paragraph" w:styleId="Overskrift2">
    <w:name w:val="heading 2"/>
    <w:basedOn w:val="Normal"/>
    <w:next w:val="Normal"/>
    <w:qFormat/>
    <w:rsid w:val="00785C96"/>
    <w:pPr>
      <w:keepNext/>
      <w:spacing w:before="240" w:after="60"/>
      <w:outlineLvl w:val="1"/>
    </w:pPr>
    <w:rPr>
      <w:rFonts w:ascii="Arial" w:hAnsi="Arial" w:cs="Arial"/>
      <w:b/>
      <w:bCs/>
      <w:i/>
      <w:iCs/>
      <w:sz w:val="28"/>
      <w:szCs w:val="28"/>
    </w:rPr>
  </w:style>
  <w:style w:type="paragraph" w:styleId="Overskrift3">
    <w:name w:val="heading 3"/>
    <w:basedOn w:val="Normal"/>
    <w:next w:val="Normal"/>
    <w:qFormat/>
    <w:rsid w:val="00785C96"/>
    <w:pPr>
      <w:keepNext/>
      <w:spacing w:before="240" w:after="60"/>
      <w:outlineLvl w:val="2"/>
    </w:pPr>
    <w:rPr>
      <w:rFonts w:ascii="Arial" w:hAnsi="Arial" w:cs="Arial"/>
      <w:b/>
      <w:bCs/>
      <w:sz w:val="26"/>
      <w:szCs w:val="26"/>
    </w:rPr>
  </w:style>
  <w:style w:type="paragraph" w:styleId="Overskrift4">
    <w:name w:val="heading 4"/>
    <w:basedOn w:val="Normal"/>
    <w:next w:val="Normal"/>
    <w:qFormat/>
    <w:rsid w:val="00785C96"/>
    <w:pPr>
      <w:keepNext/>
      <w:jc w:val="center"/>
      <w:outlineLvl w:val="3"/>
    </w:pPr>
    <w:rPr>
      <w:color w:val="FFFF99"/>
      <w:sz w:val="40"/>
    </w:rPr>
  </w:style>
  <w:style w:type="character" w:default="1" w:styleId="Standardskriftforavsnitt">
    <w:name w:val="Default Paragraph Font"/>
    <w:semiHidden/>
    <w:unhideWhenUsed/>
  </w:style>
  <w:style w:type="table" w:default="1" w:styleId="Vanligtabell">
    <w:name w:val="Normal Table"/>
    <w:semiHidden/>
    <w:unhideWhenUsed/>
    <w:qFormat/>
    <w:tblPr>
      <w:tblInd w:w="0" w:type="dxa"/>
      <w:tblCellMar>
        <w:top w:w="0" w:type="dxa"/>
        <w:left w:w="108" w:type="dxa"/>
        <w:bottom w:w="0" w:type="dxa"/>
        <w:right w:w="108" w:type="dxa"/>
      </w:tblCellMar>
    </w:tblPr>
  </w:style>
  <w:style w:type="numbering" w:default="1" w:styleId="Ingenliste">
    <w:name w:val="No List"/>
    <w:semiHidden/>
    <w:unhideWhenUsed/>
  </w:style>
  <w:style w:type="table" w:styleId="Tabellrutenett">
    <w:name w:val="Table Grid"/>
    <w:basedOn w:val="Vanligtabell"/>
    <w:uiPriority w:val="59"/>
    <w:rsid w:val="008B02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eir%20Skoglund\Maler\Arbeids_dok.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Settings\Geir Skoglund\Maler\Arbeids_dok.dotx</Template>
  <TotalTime>16</TotalTime>
  <Pages>1</Pages>
  <Words>192</Words>
  <Characters>1096</Characters>
  <Application>Microsoft Macintosh Word</Application>
  <DocSecurity>0</DocSecurity>
  <Lines>9</Lines>
  <Paragraphs>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Geir Harald Skoglund</dc:creator>
  <cp:keywords/>
  <dc:description/>
  <cp:lastModifiedBy>Geir Skoglund</cp:lastModifiedBy>
  <cp:revision>3</cp:revision>
  <cp:lastPrinted>1601-01-01T00:00:00Z</cp:lastPrinted>
  <dcterms:created xsi:type="dcterms:W3CDTF">2011-02-17T22:16:00Z</dcterms:created>
  <dcterms:modified xsi:type="dcterms:W3CDTF">2011-02-17T22:55:00Z</dcterms:modified>
</cp:coreProperties>
</file>